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FF4915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rPr>
                <w:rFonts w:eastAsiaTheme="minorHAnsi"/>
                <w:lang w:eastAsia="en-US"/>
              </w:rPr>
            </w:pPr>
            <w:r w:rsidRPr="00FF491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rPr>
                <w:rFonts w:eastAsiaTheme="minorHAnsi"/>
                <w:lang w:eastAsia="en-US"/>
              </w:rPr>
            </w:pPr>
            <w:r w:rsidRPr="00FF4915">
              <w:rPr>
                <w:rFonts w:eastAsiaTheme="minorHAnsi"/>
                <w:lang w:eastAsia="en-US"/>
              </w:rPr>
              <w:t>8 Марта 15А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915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 w:rsidRPr="00FF4915">
              <w:rPr>
                <w:b/>
                <w:lang w:eastAsia="en-US"/>
              </w:rPr>
              <w:t xml:space="preserve">          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F4915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2A3D84" w:rsidRDefault="00FF4915" w:rsidP="005C0C3B">
            <w:pPr>
              <w:spacing w:line="276" w:lineRule="auto"/>
              <w:rPr>
                <w:lang w:eastAsia="en-US"/>
              </w:rPr>
            </w:pPr>
            <w:r w:rsidRPr="002A3D84"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1589,00</w:t>
            </w:r>
          </w:p>
        </w:tc>
      </w:tr>
      <w:tr w:rsidR="00FF4915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F4915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F4915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15а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Устранение течи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</w:t>
            </w:r>
          </w:p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FF4915" w:rsidRPr="009307C0" w:rsidRDefault="00FF4915" w:rsidP="005C0C3B">
            <w:pPr>
              <w:spacing w:line="276" w:lineRule="auto"/>
              <w:rPr>
                <w:b/>
                <w:lang w:eastAsia="en-US"/>
              </w:rPr>
            </w:pPr>
            <w:r w:rsidRPr="009307C0"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9307C0" w:rsidRDefault="00FF4915" w:rsidP="005C0C3B">
            <w:pPr>
              <w:spacing w:line="276" w:lineRule="auto"/>
              <w:rPr>
                <w:lang w:eastAsia="en-US"/>
              </w:rPr>
            </w:pPr>
            <w:r w:rsidRPr="009307C0">
              <w:rPr>
                <w:lang w:eastAsia="en-US"/>
              </w:rPr>
              <w:t>1408,00</w:t>
            </w:r>
          </w:p>
          <w:p w:rsidR="00FF4915" w:rsidRPr="009307C0" w:rsidRDefault="00FF4915" w:rsidP="005C0C3B">
            <w:pPr>
              <w:spacing w:line="276" w:lineRule="auto"/>
              <w:rPr>
                <w:lang w:eastAsia="en-US"/>
              </w:rPr>
            </w:pPr>
            <w:r w:rsidRPr="009307C0">
              <w:rPr>
                <w:lang w:eastAsia="en-US"/>
              </w:rPr>
              <w:t>2724,00</w:t>
            </w:r>
          </w:p>
          <w:p w:rsidR="00FF4915" w:rsidRPr="009307C0" w:rsidRDefault="00FF4915" w:rsidP="005C0C3B">
            <w:pPr>
              <w:spacing w:line="276" w:lineRule="auto"/>
              <w:rPr>
                <w:lang w:eastAsia="en-US"/>
              </w:rPr>
            </w:pPr>
            <w:r w:rsidRPr="009307C0">
              <w:rPr>
                <w:lang w:eastAsia="en-US"/>
              </w:rPr>
              <w:t>1180,00</w:t>
            </w:r>
          </w:p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5312,00</w:t>
            </w:r>
          </w:p>
        </w:tc>
      </w:tr>
      <w:tr w:rsidR="00FF4915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FF4915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9307C0" w:rsidRDefault="00FF4915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FF4915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723C1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Default="00FF4915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FF4915" w:rsidRDefault="00FF4915" w:rsidP="005C0C3B">
            <w:pPr>
              <w:spacing w:line="276" w:lineRule="auto"/>
              <w:rPr>
                <w:b/>
                <w:lang w:eastAsia="en-US"/>
              </w:rPr>
            </w:pPr>
            <w:r w:rsidRPr="00FF4915">
              <w:rPr>
                <w:b/>
                <w:lang w:eastAsia="en-US"/>
              </w:rPr>
              <w:t xml:space="preserve">       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4915" w:rsidRPr="009307C0" w:rsidRDefault="00FF4915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723C1F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Default="00723C1F" w:rsidP="00723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Default="00723C1F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Pr="00FF4915" w:rsidRDefault="00723C1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Pr="009307C0" w:rsidRDefault="00723C1F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723C1F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Default="00AC2528" w:rsidP="00723C1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Default="00723C1F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Default="00723C1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23C1F" w:rsidRPr="009307C0" w:rsidRDefault="00723C1F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AC2528" w:rsidTr="00FF4915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528" w:rsidRDefault="00AC2528" w:rsidP="00723C1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528" w:rsidRDefault="00AC2528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528" w:rsidRDefault="00AC2528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528" w:rsidRPr="009307C0" w:rsidRDefault="00AC2528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423056" w:rsidTr="00423056">
        <w:tblPrEx>
          <w:tblLook w:val="04A0"/>
        </w:tblPrEx>
        <w:tc>
          <w:tcPr>
            <w:tcW w:w="644" w:type="dxa"/>
            <w:hideMark/>
          </w:tcPr>
          <w:p w:rsidR="00423056" w:rsidRPr="00423056" w:rsidRDefault="00423056" w:rsidP="007C6D15">
            <w:pPr>
              <w:spacing w:line="276" w:lineRule="auto"/>
              <w:rPr>
                <w:b/>
                <w:lang w:eastAsia="en-US"/>
              </w:rPr>
            </w:pPr>
            <w:r w:rsidRPr="00423056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hideMark/>
          </w:tcPr>
          <w:p w:rsidR="00423056" w:rsidRPr="008109E0" w:rsidRDefault="00423056" w:rsidP="007C6D15">
            <w:pPr>
              <w:spacing w:line="276" w:lineRule="auto"/>
              <w:rPr>
                <w:lang w:eastAsia="en-US"/>
              </w:rPr>
            </w:pPr>
            <w:r w:rsidRPr="008109E0">
              <w:rPr>
                <w:lang w:eastAsia="en-US"/>
              </w:rPr>
              <w:t>8 Марта 15А</w:t>
            </w:r>
          </w:p>
        </w:tc>
        <w:tc>
          <w:tcPr>
            <w:tcW w:w="5218" w:type="dxa"/>
            <w:hideMark/>
          </w:tcPr>
          <w:p w:rsidR="00423056" w:rsidRDefault="00423056" w:rsidP="007C6D15">
            <w:pPr>
              <w:spacing w:line="276" w:lineRule="auto"/>
              <w:rPr>
                <w:lang w:eastAsia="en-US"/>
              </w:rPr>
            </w:pPr>
            <w:r w:rsidRPr="00610D87">
              <w:rPr>
                <w:lang w:eastAsia="en-US"/>
              </w:rPr>
              <w:t>Устройство хомута холодной воды общего пользования подвального помещения</w:t>
            </w:r>
          </w:p>
          <w:p w:rsidR="00423056" w:rsidRDefault="0042305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центрального стояка холодной воды</w:t>
            </w:r>
          </w:p>
          <w:p w:rsidR="00423056" w:rsidRDefault="0042305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423056" w:rsidRDefault="0042305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холодной воды в подвальном помещении</w:t>
            </w:r>
          </w:p>
          <w:p w:rsidR="00423056" w:rsidRDefault="0042305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водяного колодца, чистка колодца</w:t>
            </w:r>
          </w:p>
          <w:p w:rsidR="00423056" w:rsidRPr="00610D87" w:rsidRDefault="0042305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  <w:hideMark/>
          </w:tcPr>
          <w:p w:rsidR="00423056" w:rsidRDefault="00423056" w:rsidP="007C6D15">
            <w:pPr>
              <w:spacing w:line="276" w:lineRule="auto"/>
              <w:rPr>
                <w:b/>
                <w:lang w:eastAsia="en-US"/>
              </w:rPr>
            </w:pPr>
          </w:p>
          <w:p w:rsidR="00423056" w:rsidRPr="00DE4225" w:rsidRDefault="00423056" w:rsidP="007C6D15">
            <w:pPr>
              <w:spacing w:line="276" w:lineRule="auto"/>
              <w:rPr>
                <w:lang w:eastAsia="en-US"/>
              </w:rPr>
            </w:pPr>
            <w:r w:rsidRPr="00DE4225">
              <w:rPr>
                <w:lang w:eastAsia="en-US"/>
              </w:rPr>
              <w:t>1276,00</w:t>
            </w:r>
          </w:p>
          <w:p w:rsidR="00423056" w:rsidRPr="00DE4225" w:rsidRDefault="00423056" w:rsidP="007C6D15">
            <w:pPr>
              <w:spacing w:line="276" w:lineRule="auto"/>
              <w:rPr>
                <w:lang w:eastAsia="en-US"/>
              </w:rPr>
            </w:pPr>
            <w:r w:rsidRPr="00DE4225">
              <w:rPr>
                <w:lang w:eastAsia="en-US"/>
              </w:rPr>
              <w:t>1770,00</w:t>
            </w:r>
          </w:p>
          <w:p w:rsidR="00423056" w:rsidRPr="00DE4225" w:rsidRDefault="00423056" w:rsidP="007C6D15">
            <w:pPr>
              <w:spacing w:line="276" w:lineRule="auto"/>
              <w:rPr>
                <w:lang w:eastAsia="en-US"/>
              </w:rPr>
            </w:pPr>
            <w:r w:rsidRPr="00DE4225">
              <w:rPr>
                <w:lang w:eastAsia="en-US"/>
              </w:rPr>
              <w:t>2783,04</w:t>
            </w:r>
          </w:p>
          <w:p w:rsidR="00423056" w:rsidRPr="00DE4225" w:rsidRDefault="00423056" w:rsidP="007C6D15">
            <w:pPr>
              <w:spacing w:line="276" w:lineRule="auto"/>
              <w:rPr>
                <w:lang w:eastAsia="en-US"/>
              </w:rPr>
            </w:pPr>
          </w:p>
          <w:p w:rsidR="00423056" w:rsidRPr="00DE4225" w:rsidRDefault="00423056" w:rsidP="007C6D15">
            <w:pPr>
              <w:spacing w:line="276" w:lineRule="auto"/>
              <w:rPr>
                <w:lang w:eastAsia="en-US"/>
              </w:rPr>
            </w:pPr>
            <w:r w:rsidRPr="00DE4225">
              <w:rPr>
                <w:lang w:eastAsia="en-US"/>
              </w:rPr>
              <w:t>4740,00</w:t>
            </w:r>
          </w:p>
          <w:p w:rsidR="00423056" w:rsidRPr="00DE4225" w:rsidRDefault="00423056" w:rsidP="007C6D15">
            <w:pPr>
              <w:spacing w:line="276" w:lineRule="auto"/>
              <w:rPr>
                <w:lang w:eastAsia="en-US"/>
              </w:rPr>
            </w:pPr>
            <w:r w:rsidRPr="00DE4225">
              <w:rPr>
                <w:lang w:eastAsia="en-US"/>
              </w:rPr>
              <w:t>4374,00</w:t>
            </w:r>
          </w:p>
          <w:p w:rsidR="00423056" w:rsidRDefault="00423056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14943,04</w:t>
            </w:r>
          </w:p>
        </w:tc>
      </w:tr>
      <w:tr w:rsidR="00423056" w:rsidTr="00423056">
        <w:tblPrEx>
          <w:tblLook w:val="04A0"/>
        </w:tblPrEx>
        <w:tc>
          <w:tcPr>
            <w:tcW w:w="644" w:type="dxa"/>
          </w:tcPr>
          <w:p w:rsidR="00423056" w:rsidRDefault="00423056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423056" w:rsidRPr="008109E0" w:rsidRDefault="00423056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23056" w:rsidRPr="00423056" w:rsidRDefault="00423056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423056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423056" w:rsidRDefault="00423056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94D86" w:rsidTr="00394D86">
        <w:tblPrEx>
          <w:tblLook w:val="04A0"/>
        </w:tblPrEx>
        <w:tc>
          <w:tcPr>
            <w:tcW w:w="644" w:type="dxa"/>
            <w:hideMark/>
          </w:tcPr>
          <w:p w:rsidR="00394D86" w:rsidRPr="00394D86" w:rsidRDefault="00394D86" w:rsidP="006645B4">
            <w:pPr>
              <w:spacing w:line="276" w:lineRule="auto"/>
              <w:rPr>
                <w:b/>
                <w:lang w:eastAsia="en-US"/>
              </w:rPr>
            </w:pPr>
            <w:r w:rsidRPr="00394D86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hideMark/>
          </w:tcPr>
          <w:p w:rsidR="00394D86" w:rsidRDefault="00394D86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 15А</w:t>
            </w:r>
          </w:p>
        </w:tc>
        <w:tc>
          <w:tcPr>
            <w:tcW w:w="5218" w:type="dxa"/>
            <w:hideMark/>
          </w:tcPr>
          <w:p w:rsidR="00394D86" w:rsidRDefault="00394D86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</w:tc>
        <w:tc>
          <w:tcPr>
            <w:tcW w:w="1564" w:type="dxa"/>
            <w:hideMark/>
          </w:tcPr>
          <w:p w:rsidR="00394D86" w:rsidRDefault="00394D8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394D86" w:rsidTr="00394D86">
        <w:tblPrEx>
          <w:tblLook w:val="04A0"/>
        </w:tblPrEx>
        <w:tc>
          <w:tcPr>
            <w:tcW w:w="644" w:type="dxa"/>
            <w:hideMark/>
          </w:tcPr>
          <w:p w:rsidR="00394D86" w:rsidRDefault="00394D86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hideMark/>
          </w:tcPr>
          <w:p w:rsidR="00394D86" w:rsidRDefault="00394D86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394D86" w:rsidRPr="00394D86" w:rsidRDefault="00394D86" w:rsidP="006645B4">
            <w:pPr>
              <w:spacing w:line="276" w:lineRule="auto"/>
              <w:rPr>
                <w:b/>
                <w:lang w:eastAsia="en-US"/>
              </w:rPr>
            </w:pPr>
            <w:r w:rsidRPr="00394D86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hideMark/>
          </w:tcPr>
          <w:p w:rsidR="00394D86" w:rsidRDefault="00394D86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94D86" w:rsidTr="00394D86">
        <w:tblPrEx>
          <w:tblLook w:val="04A0"/>
        </w:tblPrEx>
        <w:tc>
          <w:tcPr>
            <w:tcW w:w="644" w:type="dxa"/>
          </w:tcPr>
          <w:p w:rsidR="00394D86" w:rsidRPr="00394D86" w:rsidRDefault="00394D86" w:rsidP="006645B4">
            <w:pPr>
              <w:spacing w:line="276" w:lineRule="auto"/>
              <w:rPr>
                <w:b/>
                <w:lang w:eastAsia="en-US"/>
              </w:rPr>
            </w:pPr>
            <w:r w:rsidRPr="00394D86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394D86" w:rsidRPr="007745C7" w:rsidRDefault="00394D86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8 Марта 15А</w:t>
            </w:r>
          </w:p>
        </w:tc>
        <w:tc>
          <w:tcPr>
            <w:tcW w:w="5218" w:type="dxa"/>
          </w:tcPr>
          <w:p w:rsidR="00394D86" w:rsidRDefault="00394D86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 xml:space="preserve">Ремонт отопительного стояка в </w:t>
            </w:r>
            <w:proofErr w:type="spellStart"/>
            <w:r w:rsidRPr="007745C7">
              <w:rPr>
                <w:lang w:eastAsia="en-US"/>
              </w:rPr>
              <w:t>подвальн</w:t>
            </w:r>
            <w:proofErr w:type="spellEnd"/>
            <w:r w:rsidRPr="007745C7">
              <w:rPr>
                <w:lang w:eastAsia="en-US"/>
              </w:rPr>
              <w:t xml:space="preserve">. </w:t>
            </w:r>
            <w:proofErr w:type="spellStart"/>
            <w:r w:rsidRPr="007745C7">
              <w:rPr>
                <w:lang w:eastAsia="en-US"/>
              </w:rPr>
              <w:t>пом</w:t>
            </w:r>
            <w:proofErr w:type="spellEnd"/>
            <w:r w:rsidRPr="007745C7">
              <w:rPr>
                <w:lang w:eastAsia="en-US"/>
              </w:rPr>
              <w:t>.</w:t>
            </w:r>
          </w:p>
          <w:p w:rsidR="00394D86" w:rsidRDefault="00394D86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ольз.</w:t>
            </w:r>
          </w:p>
          <w:p w:rsidR="00394D86" w:rsidRDefault="00394D86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коридорного освещения</w:t>
            </w:r>
          </w:p>
          <w:p w:rsidR="00394D86" w:rsidRPr="007745C7" w:rsidRDefault="00394D86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394D86" w:rsidRPr="007745C7" w:rsidRDefault="00394D86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1180,00</w:t>
            </w:r>
          </w:p>
          <w:p w:rsidR="00394D86" w:rsidRPr="007745C7" w:rsidRDefault="00394D86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1770,00</w:t>
            </w:r>
          </w:p>
          <w:p w:rsidR="00394D86" w:rsidRPr="007745C7" w:rsidRDefault="00394D86" w:rsidP="006645B4">
            <w:pPr>
              <w:spacing w:line="276" w:lineRule="auto"/>
              <w:rPr>
                <w:lang w:eastAsia="en-US"/>
              </w:rPr>
            </w:pPr>
            <w:r w:rsidRPr="007745C7">
              <w:rPr>
                <w:lang w:eastAsia="en-US"/>
              </w:rPr>
              <w:t>1180,00</w:t>
            </w:r>
          </w:p>
          <w:p w:rsidR="00394D86" w:rsidRDefault="00394D86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4130,00</w:t>
            </w:r>
          </w:p>
        </w:tc>
      </w:tr>
      <w:tr w:rsidR="00394D86" w:rsidTr="00394D86">
        <w:tblPrEx>
          <w:tblLook w:val="04A0"/>
        </w:tblPrEx>
        <w:tc>
          <w:tcPr>
            <w:tcW w:w="644" w:type="dxa"/>
          </w:tcPr>
          <w:p w:rsidR="00394D86" w:rsidRPr="00394D86" w:rsidRDefault="009A577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394D86" w:rsidRPr="007745C7" w:rsidRDefault="00394D86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94D86" w:rsidRPr="00394D86" w:rsidRDefault="00394D86" w:rsidP="006645B4">
            <w:pPr>
              <w:spacing w:line="276" w:lineRule="auto"/>
              <w:rPr>
                <w:b/>
                <w:lang w:eastAsia="en-US"/>
              </w:rPr>
            </w:pPr>
            <w:r w:rsidRPr="00394D86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394D86" w:rsidRPr="007745C7" w:rsidRDefault="00394D86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9A5775" w:rsidTr="00394D86">
        <w:tblPrEx>
          <w:tblLook w:val="04A0"/>
        </w:tblPrEx>
        <w:tc>
          <w:tcPr>
            <w:tcW w:w="644" w:type="dxa"/>
          </w:tcPr>
          <w:p w:rsidR="009A5775" w:rsidRDefault="009A5775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A5775" w:rsidRPr="007745C7" w:rsidRDefault="009A577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A5775" w:rsidRPr="00394D86" w:rsidRDefault="009A577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9A5775" w:rsidRPr="007745C7" w:rsidRDefault="009A5775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837597" w:rsidTr="00837597">
        <w:tblPrEx>
          <w:tblLook w:val="04A0"/>
        </w:tblPrEx>
        <w:tc>
          <w:tcPr>
            <w:tcW w:w="644" w:type="dxa"/>
          </w:tcPr>
          <w:p w:rsidR="00837597" w:rsidRPr="00837597" w:rsidRDefault="00837597" w:rsidP="003F3182">
            <w:pPr>
              <w:spacing w:line="276" w:lineRule="auto"/>
              <w:rPr>
                <w:b/>
                <w:lang w:eastAsia="en-US"/>
              </w:rPr>
            </w:pPr>
            <w:r w:rsidRPr="00837597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837597" w:rsidRDefault="00837597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15А</w:t>
            </w:r>
          </w:p>
        </w:tc>
        <w:tc>
          <w:tcPr>
            <w:tcW w:w="5218" w:type="dxa"/>
          </w:tcPr>
          <w:p w:rsidR="00837597" w:rsidRDefault="00837597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64" w:type="dxa"/>
          </w:tcPr>
          <w:p w:rsidR="00837597" w:rsidRDefault="00837597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837597" w:rsidTr="00837597">
        <w:tblPrEx>
          <w:tblLook w:val="04A0"/>
        </w:tblPrEx>
        <w:tc>
          <w:tcPr>
            <w:tcW w:w="644" w:type="dxa"/>
          </w:tcPr>
          <w:p w:rsidR="00837597" w:rsidRPr="00837597" w:rsidRDefault="00837597" w:rsidP="003F31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837597" w:rsidRDefault="00837597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37597" w:rsidRPr="00837597" w:rsidRDefault="00837597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837597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837597" w:rsidRDefault="00F90C7E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27744,04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AC2528"/>
    <w:rsid w:val="001242ED"/>
    <w:rsid w:val="00394D86"/>
    <w:rsid w:val="00423056"/>
    <w:rsid w:val="00434F0B"/>
    <w:rsid w:val="005F71D1"/>
    <w:rsid w:val="00673E86"/>
    <w:rsid w:val="006965DF"/>
    <w:rsid w:val="00723C1F"/>
    <w:rsid w:val="00837597"/>
    <w:rsid w:val="009A5775"/>
    <w:rsid w:val="009D0D93"/>
    <w:rsid w:val="009F27B6"/>
    <w:rsid w:val="00AC2528"/>
    <w:rsid w:val="00C63110"/>
    <w:rsid w:val="00E448A2"/>
    <w:rsid w:val="00F80529"/>
    <w:rsid w:val="00F90C7E"/>
    <w:rsid w:val="00FF4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9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50;\&#1052;&#1086;&#1080;%20&#1076;&#1086;&#1082;&#1091;&#1084;&#1077;&#1085;&#1090;&#1099;\&#1054;&#1090;&#1095;&#1077;&#1090;%20&#1087;&#1086;%20&#1076;&#1086;&#1084;&#1091;%20%208%20&#1052;&#1072;&#1088;&#1090;&#1072;%2015&#1040;%202017&#1075;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Отчет по дому  8 Марта 15А 2017г.</Template>
  <TotalTime>5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6</cp:revision>
  <dcterms:created xsi:type="dcterms:W3CDTF">2017-08-16T12:56:00Z</dcterms:created>
  <dcterms:modified xsi:type="dcterms:W3CDTF">2018-02-07T05:09:00Z</dcterms:modified>
</cp:coreProperties>
</file>